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9807F" w14:textId="4F8F023C" w:rsidR="00A75378" w:rsidRDefault="00A75378" w:rsidP="00A75378">
      <w:pPr>
        <w:pStyle w:val="NoSpacing"/>
      </w:pPr>
      <w:r w:rsidRPr="00A02B1F">
        <w:rPr>
          <w:noProof/>
          <w:u w:val="single"/>
        </w:rPr>
        <w:t>John</w:t>
      </w:r>
      <w:r>
        <w:rPr>
          <w:u w:val="single"/>
        </w:rPr>
        <w:t xml:space="preserve"> </w:t>
      </w:r>
      <w:r w:rsidRPr="00A02B1F">
        <w:rPr>
          <w:noProof/>
          <w:u w:val="single"/>
        </w:rPr>
        <w:t>FRENYNGHAM</w:t>
      </w:r>
      <w:r>
        <w:t xml:space="preserve">      (fl.140</w:t>
      </w:r>
      <w:r w:rsidR="002A29D0">
        <w:t>4</w:t>
      </w:r>
      <w:r>
        <w:t>-7)</w:t>
      </w:r>
    </w:p>
    <w:p w14:paraId="61A34234" w14:textId="77777777" w:rsidR="00A75378" w:rsidRDefault="00A75378" w:rsidP="00A75378">
      <w:pPr>
        <w:pStyle w:val="NoSpacing"/>
      </w:pPr>
    </w:p>
    <w:p w14:paraId="4F2FBC54" w14:textId="58EDECCE" w:rsidR="00A75378" w:rsidRDefault="00A75378" w:rsidP="00A75378">
      <w:pPr>
        <w:pStyle w:val="NoSpacing"/>
      </w:pPr>
    </w:p>
    <w:p w14:paraId="3AA27367" w14:textId="20468447" w:rsidR="002A29D0" w:rsidRDefault="002A29D0" w:rsidP="00A75378">
      <w:pPr>
        <w:pStyle w:val="NoSpacing"/>
      </w:pPr>
      <w:r>
        <w:t>10 Feb.1404</w:t>
      </w:r>
      <w:r>
        <w:tab/>
        <w:t>On a commission of the peace for Kent.  (C.P.R. 1401-5 p.517)</w:t>
      </w:r>
    </w:p>
    <w:p w14:paraId="7558B5FC" w14:textId="77777777" w:rsidR="00A75378" w:rsidRDefault="00A75378" w:rsidP="00A75378">
      <w:pPr>
        <w:pStyle w:val="NoSpacing"/>
      </w:pPr>
      <w:r>
        <w:t>20 Feb.1406</w:t>
      </w:r>
      <w:r>
        <w:tab/>
        <w:t>On a commission of the peace for Kent.  (C.P.R. 1405-8 p.493)</w:t>
      </w:r>
    </w:p>
    <w:p w14:paraId="674A6BB9" w14:textId="77777777" w:rsidR="00A75378" w:rsidRDefault="00A75378" w:rsidP="00A75378">
      <w:pPr>
        <w:pStyle w:val="NoSpacing"/>
      </w:pPr>
      <w:r>
        <w:t>14 Feb.1407</w:t>
      </w:r>
      <w:r>
        <w:tab/>
        <w:t>On a commission of the peace for Kent.  (ibid.)</w:t>
      </w:r>
    </w:p>
    <w:p w14:paraId="2D1376B1" w14:textId="77777777" w:rsidR="00A75378" w:rsidRDefault="00A75378" w:rsidP="00A75378">
      <w:pPr>
        <w:pStyle w:val="NoSpacing"/>
      </w:pPr>
    </w:p>
    <w:p w14:paraId="5EBD4003" w14:textId="77777777" w:rsidR="00A75378" w:rsidRDefault="00A75378" w:rsidP="00A75378">
      <w:pPr>
        <w:pStyle w:val="NoSpacing"/>
      </w:pPr>
    </w:p>
    <w:p w14:paraId="1D4D9985" w14:textId="77777777" w:rsidR="00A75378" w:rsidRDefault="00A75378" w:rsidP="00A75378">
      <w:pPr>
        <w:pStyle w:val="NoSpacing"/>
      </w:pPr>
    </w:p>
    <w:p w14:paraId="45074268" w14:textId="3C558B58" w:rsidR="00A75378" w:rsidRDefault="00A75378" w:rsidP="00A75378">
      <w:pPr>
        <w:pStyle w:val="NoSpacing"/>
      </w:pPr>
      <w:r>
        <w:t>4 June 2014</w:t>
      </w:r>
    </w:p>
    <w:p w14:paraId="38CF76C0" w14:textId="1AA2FD09" w:rsidR="002A29D0" w:rsidRDefault="002A29D0" w:rsidP="00A75378">
      <w:pPr>
        <w:pStyle w:val="NoSpacing"/>
      </w:pPr>
      <w:r>
        <w:t>28 March 2023</w:t>
      </w:r>
    </w:p>
    <w:p w14:paraId="428B675F" w14:textId="77777777" w:rsidR="00A75378" w:rsidRDefault="00A75378" w:rsidP="00A75378">
      <w:pPr>
        <w:pStyle w:val="NoSpacing"/>
        <w:rPr>
          <w:noProof/>
          <w:u w:val="single"/>
        </w:rPr>
      </w:pPr>
    </w:p>
    <w:p w14:paraId="79098E4F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0BE3C" w14:textId="77777777" w:rsidR="00A75378" w:rsidRDefault="00A75378" w:rsidP="00920DE3">
      <w:pPr>
        <w:spacing w:after="0" w:line="240" w:lineRule="auto"/>
      </w:pPr>
      <w:r>
        <w:separator/>
      </w:r>
    </w:p>
  </w:endnote>
  <w:endnote w:type="continuationSeparator" w:id="0">
    <w:p w14:paraId="564465A1" w14:textId="77777777" w:rsidR="00A75378" w:rsidRDefault="00A7537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84C77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65FAA" w14:textId="77777777" w:rsidR="00C009D8" w:rsidRPr="00C009D8" w:rsidRDefault="00C009D8">
    <w:pPr>
      <w:pStyle w:val="Footer"/>
    </w:pPr>
    <w:r>
      <w:t>Copyright I.S.Rogers 9 August 2013</w:t>
    </w:r>
  </w:p>
  <w:p w14:paraId="76D0C80F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7DB07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574FE" w14:textId="77777777" w:rsidR="00A75378" w:rsidRDefault="00A75378" w:rsidP="00920DE3">
      <w:pPr>
        <w:spacing w:after="0" w:line="240" w:lineRule="auto"/>
      </w:pPr>
      <w:r>
        <w:separator/>
      </w:r>
    </w:p>
  </w:footnote>
  <w:footnote w:type="continuationSeparator" w:id="0">
    <w:p w14:paraId="302E2562" w14:textId="77777777" w:rsidR="00A75378" w:rsidRDefault="00A7537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7D927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CBC6D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6C137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5378"/>
    <w:rsid w:val="00120749"/>
    <w:rsid w:val="002A29D0"/>
    <w:rsid w:val="00624CAE"/>
    <w:rsid w:val="00920DE3"/>
    <w:rsid w:val="00A7537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3DADDF"/>
  <w15:docId w15:val="{FCE7C468-D4DB-43AF-B841-BDA3A3EA4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2014-07-14T19:16:00Z</dcterms:created>
  <dcterms:modified xsi:type="dcterms:W3CDTF">2023-03-28T09:59:00Z</dcterms:modified>
</cp:coreProperties>
</file>